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2EB1A" w14:textId="285932BD" w:rsidR="00C57C96" w:rsidRDefault="00C57C96" w:rsidP="00C06194">
      <w:pPr>
        <w:pStyle w:val="Heading1"/>
        <w:spacing w:before="240"/>
        <w:ind w:left="0" w:firstLine="0"/>
        <w:jc w:val="center"/>
        <w:rPr>
          <w:lang w:eastAsia="zh-CN"/>
        </w:rPr>
      </w:pPr>
      <w:r>
        <w:rPr>
          <w:rFonts w:hint="eastAsia"/>
          <w:lang w:eastAsia="zh-CN"/>
        </w:rPr>
        <w:t>根据理事会第</w:t>
      </w:r>
      <w:r>
        <w:rPr>
          <w:lang w:eastAsia="zh-CN"/>
        </w:rPr>
        <w:t>482</w:t>
      </w:r>
      <w:r>
        <w:rPr>
          <w:rFonts w:hint="eastAsia"/>
          <w:lang w:eastAsia="zh-CN"/>
        </w:rPr>
        <w:t>号决定关于延期支付成</w:t>
      </w:r>
      <w:r w:rsidR="00C06194">
        <w:rPr>
          <w:lang w:eastAsia="zh-CN"/>
        </w:rPr>
        <w:br/>
      </w:r>
      <w:r>
        <w:rPr>
          <w:rFonts w:hint="eastAsia"/>
          <w:lang w:eastAsia="zh-CN"/>
        </w:rPr>
        <w:t>本回收费用和因未支付成本回收费用</w:t>
      </w:r>
      <w:r w:rsidR="00C06194">
        <w:rPr>
          <w:lang w:eastAsia="zh-CN"/>
        </w:rPr>
        <w:br/>
      </w:r>
      <w:r>
        <w:rPr>
          <w:rFonts w:hint="eastAsia"/>
          <w:lang w:eastAsia="zh-CN"/>
        </w:rPr>
        <w:t>而取消卫星网络申报的程序规则</w:t>
      </w:r>
    </w:p>
    <w:p w14:paraId="5AD24B04" w14:textId="77777777"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021FCA">
        <w:rPr>
          <w:rFonts w:hint="eastAsia"/>
          <w:b/>
          <w:bCs/>
          <w:lang w:eastAsia="zh-CN"/>
        </w:rPr>
        <w:t>9</w:t>
      </w:r>
      <w:r w:rsidRPr="007A7766">
        <w:rPr>
          <w:rFonts w:hint="eastAsia"/>
          <w:lang w:eastAsia="zh-CN"/>
        </w:rPr>
        <w:t>条第</w:t>
      </w:r>
      <w:r w:rsidRPr="00706AAC">
        <w:rPr>
          <w:rFonts w:hint="eastAsia"/>
          <w:b/>
          <w:bCs/>
          <w:lang w:eastAsia="zh-CN"/>
        </w:rPr>
        <w:t>9.2B.1</w:t>
      </w:r>
      <w:r w:rsidRPr="007A7766">
        <w:rPr>
          <w:rFonts w:hint="eastAsia"/>
          <w:lang w:eastAsia="zh-CN"/>
        </w:rPr>
        <w:t>和</w:t>
      </w:r>
      <w:r w:rsidRPr="00706AAC">
        <w:rPr>
          <w:rFonts w:hint="eastAsia"/>
          <w:b/>
          <w:bCs/>
          <w:lang w:eastAsia="zh-CN"/>
        </w:rPr>
        <w:t>9.38.1</w:t>
      </w:r>
      <w:r w:rsidRPr="007A7766">
        <w:rPr>
          <w:rFonts w:hint="eastAsia"/>
          <w:lang w:eastAsia="zh-CN"/>
        </w:rPr>
        <w:t>款、第</w:t>
      </w:r>
      <w:r w:rsidRPr="00021FCA">
        <w:rPr>
          <w:rFonts w:hint="eastAsia"/>
          <w:b/>
          <w:bCs/>
          <w:lang w:eastAsia="zh-CN"/>
        </w:rPr>
        <w:t>11</w:t>
      </w:r>
      <w:r w:rsidRPr="007A7766">
        <w:rPr>
          <w:rFonts w:hint="eastAsia"/>
          <w:lang w:eastAsia="zh-CN"/>
        </w:rPr>
        <w:t>条</w:t>
      </w:r>
      <w:r w:rsidRPr="00706AAC">
        <w:rPr>
          <w:rFonts w:hint="eastAsia"/>
          <w:b/>
          <w:bCs/>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061445">
        <w:rPr>
          <w:rFonts w:hint="eastAsia"/>
          <w:b/>
          <w:bCs/>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021FCA">
        <w:rPr>
          <w:rFonts w:hint="eastAsia"/>
          <w:b/>
          <w:bCs/>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021FCA">
        <w:rPr>
          <w:rFonts w:hint="eastAsia"/>
          <w:b/>
          <w:bCs/>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14:paraId="5094BAFC" w14:textId="77777777"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14:paraId="74D629EA" w14:textId="77777777"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14:paraId="5712E414" w14:textId="77777777"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14:paraId="208AD37A" w14:textId="19FBF08D" w:rsidR="00AB1BA9" w:rsidRPr="00706AAC" w:rsidRDefault="00C57C96" w:rsidP="00706AAC">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14:paraId="791AE030" w14:textId="77777777" w:rsidR="00835C70" w:rsidRPr="00835C70" w:rsidRDefault="00835C70" w:rsidP="00835C70">
      <w:pPr>
        <w:rPr>
          <w:lang w:eastAsia="zh-CN"/>
        </w:rPr>
      </w:pPr>
    </w:p>
    <w:p w14:paraId="3D7614FD" w14:textId="77777777" w:rsidR="00B9442B" w:rsidRDefault="00B9442B">
      <w:pPr>
        <w:jc w:val="center"/>
      </w:pPr>
      <w:r>
        <w:t>______________</w:t>
      </w:r>
    </w:p>
    <w:p w14:paraId="2847D02C" w14:textId="77777777" w:rsidR="00835C70" w:rsidRDefault="00835C70" w:rsidP="00706AAC">
      <w:pPr>
        <w:rPr>
          <w:lang w:eastAsia="zh-CN"/>
        </w:rPr>
      </w:pPr>
    </w:p>
    <w:p w14:paraId="2737415F" w14:textId="77777777" w:rsidR="00835C70" w:rsidRDefault="00835C70" w:rsidP="00706AAC">
      <w:pPr>
        <w:rPr>
          <w:lang w:eastAsia="zh-CN"/>
        </w:rPr>
      </w:pPr>
    </w:p>
    <w:p w14:paraId="5E45324C" w14:textId="77777777" w:rsidR="00835C70" w:rsidRDefault="00835C70" w:rsidP="00706AAC">
      <w:pPr>
        <w:rPr>
          <w:lang w:eastAsia="zh-CN"/>
        </w:rPr>
        <w:sectPr w:rsidR="00835C70" w:rsidSect="00727FD0">
          <w:headerReference w:type="even" r:id="rId8"/>
          <w:headerReference w:type="default" r:id="rId9"/>
          <w:footerReference w:type="even" r:id="rId10"/>
          <w:footerReference w:type="default" r:id="rId11"/>
          <w:headerReference w:type="first" r:id="rId12"/>
          <w:footerReference w:type="first" r:id="rId13"/>
          <w:footnotePr>
            <w:pos w:val="beneathText"/>
            <w:numRestart w:val="eachPage"/>
          </w:footnotePr>
          <w:pgSz w:w="11907" w:h="16840" w:code="9"/>
          <w:pgMar w:top="1701" w:right="851" w:bottom="1134" w:left="1985" w:header="720" w:footer="482" w:gutter="0"/>
          <w:cols w:space="720"/>
          <w:vAlign w:val="both"/>
        </w:sectPr>
      </w:pPr>
    </w:p>
    <w:p w14:paraId="754D5D26" w14:textId="77777777" w:rsidR="00706AAC" w:rsidRDefault="00706AAC" w:rsidP="00706AAC">
      <w:pPr>
        <w:rPr>
          <w:lang w:eastAsia="zh-CN"/>
        </w:rPr>
      </w:pPr>
    </w:p>
    <w:p w14:paraId="524BC63B" w14:textId="0DD3A57E" w:rsidR="00706AAC" w:rsidRDefault="00706AAC" w:rsidP="00706AAC">
      <w:pPr>
        <w:rPr>
          <w:lang w:eastAsia="zh-CN"/>
        </w:rPr>
      </w:pPr>
    </w:p>
    <w:sectPr w:rsidR="00706AAC" w:rsidSect="00727FD0">
      <w:footnotePr>
        <w:pos w:val="beneathText"/>
        <w:numRestart w:val="eachPage"/>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64D92" w14:textId="77777777" w:rsidR="005263F6" w:rsidRDefault="005263F6">
      <w:r>
        <w:separator/>
      </w:r>
    </w:p>
  </w:endnote>
  <w:endnote w:type="continuationSeparator" w:id="0">
    <w:p w14:paraId="420D183A" w14:textId="77777777" w:rsidR="005263F6" w:rsidRDefault="0052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730A" w14:textId="77777777" w:rsidR="006C2236" w:rsidRDefault="006C2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871B" w14:textId="77777777" w:rsidR="006C2236" w:rsidRDefault="006C2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E4EBB" w14:textId="77777777" w:rsidR="002E1D9F" w:rsidRDefault="002E1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9FCB" w14:textId="77777777" w:rsidR="005263F6" w:rsidRDefault="005263F6">
      <w:r>
        <w:rPr>
          <w:b/>
        </w:rPr>
        <w:t>_______________</w:t>
      </w:r>
    </w:p>
  </w:footnote>
  <w:footnote w:type="continuationSeparator" w:id="0">
    <w:p w14:paraId="77D13727" w14:textId="77777777" w:rsidR="005263F6" w:rsidRDefault="00526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18B8" w14:textId="77777777" w:rsidR="006C2236" w:rsidRDefault="006C2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C2236" w:rsidRPr="00000953" w14:paraId="62EDC696" w14:textId="77777777" w:rsidTr="009A591C">
      <w:trPr>
        <w:cantSplit/>
        <w:jc w:val="right"/>
      </w:trPr>
      <w:tc>
        <w:tcPr>
          <w:tcW w:w="1701" w:type="dxa"/>
          <w:tcBorders>
            <w:top w:val="single" w:sz="6" w:space="0" w:color="auto"/>
            <w:left w:val="single" w:sz="6" w:space="0" w:color="auto"/>
            <w:bottom w:val="single" w:sz="6" w:space="0" w:color="auto"/>
            <w:right w:val="single" w:sz="6" w:space="0" w:color="auto"/>
          </w:tcBorders>
        </w:tcPr>
        <w:p w14:paraId="0FE0C066" w14:textId="77777777" w:rsidR="006C2236" w:rsidRPr="00000953" w:rsidRDefault="006C2236" w:rsidP="006C2236">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C41B543" w14:textId="603EA4CD" w:rsidR="006C2236" w:rsidRPr="00000953" w:rsidRDefault="00835C70" w:rsidP="006C2236">
          <w:pPr>
            <w:pStyle w:val="HeaderRegProc"/>
            <w:ind w:left="155" w:firstLine="1"/>
            <w:rPr>
              <w:bCs w:val="0"/>
              <w:color w:val="000000"/>
              <w:lang w:val="fr-FR" w:eastAsia="zh-CN"/>
            </w:rPr>
          </w:pPr>
          <w:proofErr w:type="spellStart"/>
          <w:r w:rsidRPr="00835C70">
            <w:rPr>
              <w:rFonts w:hint="eastAsia"/>
              <w:bCs w:val="0"/>
              <w:color w:val="000000"/>
            </w:rPr>
            <w:t>延期支付</w:t>
          </w:r>
          <w:proofErr w:type="spellEnd"/>
        </w:p>
      </w:tc>
      <w:tc>
        <w:tcPr>
          <w:tcW w:w="1701" w:type="dxa"/>
          <w:tcBorders>
            <w:top w:val="single" w:sz="6" w:space="0" w:color="auto"/>
            <w:left w:val="single" w:sz="6" w:space="0" w:color="auto"/>
            <w:bottom w:val="single" w:sz="6" w:space="0" w:color="auto"/>
            <w:right w:val="single" w:sz="6" w:space="0" w:color="auto"/>
          </w:tcBorders>
        </w:tcPr>
        <w:p w14:paraId="3FD3AB9F" w14:textId="77777777" w:rsidR="006C2236" w:rsidRPr="00000953" w:rsidRDefault="006C2236" w:rsidP="006C2236">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66BDC43" w14:textId="77777777" w:rsidR="006C2236" w:rsidRPr="00EE1D40" w:rsidRDefault="006C2236" w:rsidP="006C2236">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2184AD29" w14:textId="77777777" w:rsidR="006C2236" w:rsidRDefault="006C2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68CB" w14:textId="77777777" w:rsidR="002E1D9F" w:rsidRDefault="002E1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74E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76BA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2CD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E41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8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058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3826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E857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69D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5C0B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321730532">
    <w:abstractNumId w:val="12"/>
  </w:num>
  <w:num w:numId="2" w16cid:durableId="1768112875">
    <w:abstractNumId w:val="16"/>
  </w:num>
  <w:num w:numId="3" w16cid:durableId="1324043580">
    <w:abstractNumId w:val="11"/>
  </w:num>
  <w:num w:numId="4" w16cid:durableId="1968313091">
    <w:abstractNumId w:val="10"/>
  </w:num>
  <w:num w:numId="5" w16cid:durableId="2056810554">
    <w:abstractNumId w:val="15"/>
  </w:num>
  <w:num w:numId="6" w16cid:durableId="916136934">
    <w:abstractNumId w:val="13"/>
  </w:num>
  <w:num w:numId="7" w16cid:durableId="1074666253">
    <w:abstractNumId w:val="17"/>
  </w:num>
  <w:num w:numId="8" w16cid:durableId="248000140">
    <w:abstractNumId w:val="14"/>
  </w:num>
  <w:num w:numId="9" w16cid:durableId="1207447752">
    <w:abstractNumId w:val="9"/>
  </w:num>
  <w:num w:numId="10" w16cid:durableId="1013606278">
    <w:abstractNumId w:val="7"/>
  </w:num>
  <w:num w:numId="11" w16cid:durableId="1975403131">
    <w:abstractNumId w:val="6"/>
  </w:num>
  <w:num w:numId="12" w16cid:durableId="786244218">
    <w:abstractNumId w:val="5"/>
  </w:num>
  <w:num w:numId="13" w16cid:durableId="1102915757">
    <w:abstractNumId w:val="4"/>
  </w:num>
  <w:num w:numId="14" w16cid:durableId="1033771076">
    <w:abstractNumId w:val="8"/>
  </w:num>
  <w:num w:numId="15" w16cid:durableId="652492037">
    <w:abstractNumId w:val="3"/>
  </w:num>
  <w:num w:numId="16" w16cid:durableId="1820997425">
    <w:abstractNumId w:val="2"/>
  </w:num>
  <w:num w:numId="17" w16cid:durableId="1041980660">
    <w:abstractNumId w:val="1"/>
  </w:num>
  <w:num w:numId="18" w16cid:durableId="138282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00953"/>
    <w:rsid w:val="00005726"/>
    <w:rsid w:val="00005835"/>
    <w:rsid w:val="00021FCA"/>
    <w:rsid w:val="0002319D"/>
    <w:rsid w:val="00024627"/>
    <w:rsid w:val="000327CA"/>
    <w:rsid w:val="000356A4"/>
    <w:rsid w:val="00036FEA"/>
    <w:rsid w:val="0004345B"/>
    <w:rsid w:val="00050FEB"/>
    <w:rsid w:val="000555D3"/>
    <w:rsid w:val="00061445"/>
    <w:rsid w:val="00070AA0"/>
    <w:rsid w:val="00091EC8"/>
    <w:rsid w:val="000A2EF7"/>
    <w:rsid w:val="000B0425"/>
    <w:rsid w:val="000C06C6"/>
    <w:rsid w:val="000D5795"/>
    <w:rsid w:val="000F05A7"/>
    <w:rsid w:val="0010039B"/>
    <w:rsid w:val="00100B8F"/>
    <w:rsid w:val="00101E9F"/>
    <w:rsid w:val="00103F45"/>
    <w:rsid w:val="001068E2"/>
    <w:rsid w:val="00111038"/>
    <w:rsid w:val="00117793"/>
    <w:rsid w:val="00123144"/>
    <w:rsid w:val="00123208"/>
    <w:rsid w:val="0013055E"/>
    <w:rsid w:val="00131E04"/>
    <w:rsid w:val="00132686"/>
    <w:rsid w:val="00163172"/>
    <w:rsid w:val="00191461"/>
    <w:rsid w:val="00191CC7"/>
    <w:rsid w:val="0019673A"/>
    <w:rsid w:val="001A2B6B"/>
    <w:rsid w:val="001A6B59"/>
    <w:rsid w:val="001B5927"/>
    <w:rsid w:val="001D2680"/>
    <w:rsid w:val="001F2CEA"/>
    <w:rsid w:val="002039B3"/>
    <w:rsid w:val="00204553"/>
    <w:rsid w:val="00210AE1"/>
    <w:rsid w:val="00212626"/>
    <w:rsid w:val="00214159"/>
    <w:rsid w:val="002168C9"/>
    <w:rsid w:val="00230FEE"/>
    <w:rsid w:val="00276C93"/>
    <w:rsid w:val="00283057"/>
    <w:rsid w:val="002A7E75"/>
    <w:rsid w:val="002C044E"/>
    <w:rsid w:val="002C3494"/>
    <w:rsid w:val="002C66BC"/>
    <w:rsid w:val="002E10F4"/>
    <w:rsid w:val="002E1D9F"/>
    <w:rsid w:val="002E5311"/>
    <w:rsid w:val="002E587C"/>
    <w:rsid w:val="002F0297"/>
    <w:rsid w:val="002F51E1"/>
    <w:rsid w:val="00317691"/>
    <w:rsid w:val="00317D55"/>
    <w:rsid w:val="00333C42"/>
    <w:rsid w:val="003375A6"/>
    <w:rsid w:val="00343BB9"/>
    <w:rsid w:val="003546EF"/>
    <w:rsid w:val="003607CC"/>
    <w:rsid w:val="00360B8E"/>
    <w:rsid w:val="00364D7B"/>
    <w:rsid w:val="00365CCF"/>
    <w:rsid w:val="00365DEA"/>
    <w:rsid w:val="00384E3D"/>
    <w:rsid w:val="003C17A4"/>
    <w:rsid w:val="003C4E79"/>
    <w:rsid w:val="003D213F"/>
    <w:rsid w:val="003E3351"/>
    <w:rsid w:val="003E7E3B"/>
    <w:rsid w:val="00414BEB"/>
    <w:rsid w:val="00416D54"/>
    <w:rsid w:val="00422CA0"/>
    <w:rsid w:val="00426889"/>
    <w:rsid w:val="00437BCC"/>
    <w:rsid w:val="00437FC9"/>
    <w:rsid w:val="004457EF"/>
    <w:rsid w:val="0047187F"/>
    <w:rsid w:val="00473D91"/>
    <w:rsid w:val="00477D30"/>
    <w:rsid w:val="00492331"/>
    <w:rsid w:val="004979D1"/>
    <w:rsid w:val="004A513B"/>
    <w:rsid w:val="004A51B3"/>
    <w:rsid w:val="004B799C"/>
    <w:rsid w:val="004C7BFF"/>
    <w:rsid w:val="004D7505"/>
    <w:rsid w:val="004E099B"/>
    <w:rsid w:val="004E65C3"/>
    <w:rsid w:val="004F5D9B"/>
    <w:rsid w:val="00504A32"/>
    <w:rsid w:val="00504CDF"/>
    <w:rsid w:val="00506F88"/>
    <w:rsid w:val="00511B3B"/>
    <w:rsid w:val="00511C24"/>
    <w:rsid w:val="00511E9E"/>
    <w:rsid w:val="00512342"/>
    <w:rsid w:val="00520BBA"/>
    <w:rsid w:val="005263F6"/>
    <w:rsid w:val="00536B78"/>
    <w:rsid w:val="00537848"/>
    <w:rsid w:val="00546D89"/>
    <w:rsid w:val="0054700B"/>
    <w:rsid w:val="00551BB7"/>
    <w:rsid w:val="005547E8"/>
    <w:rsid w:val="005701CC"/>
    <w:rsid w:val="00570B61"/>
    <w:rsid w:val="00571F94"/>
    <w:rsid w:val="00572478"/>
    <w:rsid w:val="00574EF2"/>
    <w:rsid w:val="0058326A"/>
    <w:rsid w:val="00590A92"/>
    <w:rsid w:val="00591A94"/>
    <w:rsid w:val="005B02E6"/>
    <w:rsid w:val="005B238C"/>
    <w:rsid w:val="005B4FF6"/>
    <w:rsid w:val="005B5C80"/>
    <w:rsid w:val="005C18C3"/>
    <w:rsid w:val="005C20DA"/>
    <w:rsid w:val="005C2C20"/>
    <w:rsid w:val="005C5AF4"/>
    <w:rsid w:val="005D1D96"/>
    <w:rsid w:val="005D265F"/>
    <w:rsid w:val="005D7B6E"/>
    <w:rsid w:val="005E5A0C"/>
    <w:rsid w:val="005F012E"/>
    <w:rsid w:val="005F68DE"/>
    <w:rsid w:val="00605DA4"/>
    <w:rsid w:val="0060603C"/>
    <w:rsid w:val="00614578"/>
    <w:rsid w:val="00620BC7"/>
    <w:rsid w:val="00622693"/>
    <w:rsid w:val="00627088"/>
    <w:rsid w:val="006364B6"/>
    <w:rsid w:val="0064103C"/>
    <w:rsid w:val="00643D1F"/>
    <w:rsid w:val="00665AE4"/>
    <w:rsid w:val="00672DED"/>
    <w:rsid w:val="00676889"/>
    <w:rsid w:val="006822CB"/>
    <w:rsid w:val="00685AFD"/>
    <w:rsid w:val="00686452"/>
    <w:rsid w:val="0069331A"/>
    <w:rsid w:val="006A248C"/>
    <w:rsid w:val="006A2C6A"/>
    <w:rsid w:val="006A3BA7"/>
    <w:rsid w:val="006A5325"/>
    <w:rsid w:val="006A6203"/>
    <w:rsid w:val="006B003E"/>
    <w:rsid w:val="006B0AAF"/>
    <w:rsid w:val="006B60A9"/>
    <w:rsid w:val="006C2236"/>
    <w:rsid w:val="006C22B8"/>
    <w:rsid w:val="006C5C5A"/>
    <w:rsid w:val="006D1DF3"/>
    <w:rsid w:val="006E6234"/>
    <w:rsid w:val="006F06F0"/>
    <w:rsid w:val="006F166C"/>
    <w:rsid w:val="006F6347"/>
    <w:rsid w:val="00700AFE"/>
    <w:rsid w:val="00705874"/>
    <w:rsid w:val="00706AAC"/>
    <w:rsid w:val="00727FD0"/>
    <w:rsid w:val="0073474E"/>
    <w:rsid w:val="00767927"/>
    <w:rsid w:val="00777E71"/>
    <w:rsid w:val="007A0CB9"/>
    <w:rsid w:val="007A2365"/>
    <w:rsid w:val="007A7766"/>
    <w:rsid w:val="007B614A"/>
    <w:rsid w:val="007E08E9"/>
    <w:rsid w:val="007E6C0D"/>
    <w:rsid w:val="007F578E"/>
    <w:rsid w:val="007F7E31"/>
    <w:rsid w:val="00800B63"/>
    <w:rsid w:val="00802259"/>
    <w:rsid w:val="008067BF"/>
    <w:rsid w:val="00833B68"/>
    <w:rsid w:val="00835C70"/>
    <w:rsid w:val="00836F00"/>
    <w:rsid w:val="0083773D"/>
    <w:rsid w:val="00841EB0"/>
    <w:rsid w:val="00852682"/>
    <w:rsid w:val="00852AB3"/>
    <w:rsid w:val="00861752"/>
    <w:rsid w:val="00863863"/>
    <w:rsid w:val="008755EB"/>
    <w:rsid w:val="00892576"/>
    <w:rsid w:val="0089299D"/>
    <w:rsid w:val="00897147"/>
    <w:rsid w:val="008A0321"/>
    <w:rsid w:val="008A23A4"/>
    <w:rsid w:val="008A57E6"/>
    <w:rsid w:val="008A5BA5"/>
    <w:rsid w:val="008B0477"/>
    <w:rsid w:val="008C1DC4"/>
    <w:rsid w:val="008C6B87"/>
    <w:rsid w:val="008D1F6B"/>
    <w:rsid w:val="008E258A"/>
    <w:rsid w:val="008E3FF6"/>
    <w:rsid w:val="008E6C81"/>
    <w:rsid w:val="008E7AAF"/>
    <w:rsid w:val="008F4E48"/>
    <w:rsid w:val="008F7CDE"/>
    <w:rsid w:val="009015E3"/>
    <w:rsid w:val="00922D85"/>
    <w:rsid w:val="009258C7"/>
    <w:rsid w:val="00941475"/>
    <w:rsid w:val="009434ED"/>
    <w:rsid w:val="00944227"/>
    <w:rsid w:val="0094518B"/>
    <w:rsid w:val="0096024C"/>
    <w:rsid w:val="00962688"/>
    <w:rsid w:val="00985BC4"/>
    <w:rsid w:val="009A252F"/>
    <w:rsid w:val="009A4FF1"/>
    <w:rsid w:val="009C41AA"/>
    <w:rsid w:val="009C631F"/>
    <w:rsid w:val="009D022A"/>
    <w:rsid w:val="009D2015"/>
    <w:rsid w:val="009D2DBE"/>
    <w:rsid w:val="009E28D8"/>
    <w:rsid w:val="009E420A"/>
    <w:rsid w:val="009E68E2"/>
    <w:rsid w:val="009F0725"/>
    <w:rsid w:val="009F148E"/>
    <w:rsid w:val="009F3091"/>
    <w:rsid w:val="009F5CC4"/>
    <w:rsid w:val="00A02D0D"/>
    <w:rsid w:val="00A04134"/>
    <w:rsid w:val="00A05FEA"/>
    <w:rsid w:val="00A077B4"/>
    <w:rsid w:val="00A10CFD"/>
    <w:rsid w:val="00A30E89"/>
    <w:rsid w:val="00A31E01"/>
    <w:rsid w:val="00A33FFD"/>
    <w:rsid w:val="00A42CA2"/>
    <w:rsid w:val="00A451A4"/>
    <w:rsid w:val="00A531CC"/>
    <w:rsid w:val="00A56E04"/>
    <w:rsid w:val="00A75493"/>
    <w:rsid w:val="00A767AE"/>
    <w:rsid w:val="00A76841"/>
    <w:rsid w:val="00A82665"/>
    <w:rsid w:val="00A91732"/>
    <w:rsid w:val="00A97804"/>
    <w:rsid w:val="00AA0A23"/>
    <w:rsid w:val="00AB1BA9"/>
    <w:rsid w:val="00AB4BF4"/>
    <w:rsid w:val="00AB6EF6"/>
    <w:rsid w:val="00AB7FBA"/>
    <w:rsid w:val="00AC19C2"/>
    <w:rsid w:val="00AC2264"/>
    <w:rsid w:val="00AD7275"/>
    <w:rsid w:val="00AE39DC"/>
    <w:rsid w:val="00AE4F7A"/>
    <w:rsid w:val="00B114A8"/>
    <w:rsid w:val="00B31FE1"/>
    <w:rsid w:val="00B43903"/>
    <w:rsid w:val="00B43A7D"/>
    <w:rsid w:val="00B45CD0"/>
    <w:rsid w:val="00B51A9B"/>
    <w:rsid w:val="00B54583"/>
    <w:rsid w:val="00B60BA5"/>
    <w:rsid w:val="00B64639"/>
    <w:rsid w:val="00B663BD"/>
    <w:rsid w:val="00B67130"/>
    <w:rsid w:val="00B676A9"/>
    <w:rsid w:val="00B77DC8"/>
    <w:rsid w:val="00B83A04"/>
    <w:rsid w:val="00B84AD9"/>
    <w:rsid w:val="00B86B95"/>
    <w:rsid w:val="00B87971"/>
    <w:rsid w:val="00B9442B"/>
    <w:rsid w:val="00B94DA1"/>
    <w:rsid w:val="00B97056"/>
    <w:rsid w:val="00BA09DF"/>
    <w:rsid w:val="00BA120D"/>
    <w:rsid w:val="00BA4E83"/>
    <w:rsid w:val="00BA5CA8"/>
    <w:rsid w:val="00BB251D"/>
    <w:rsid w:val="00BC2B6B"/>
    <w:rsid w:val="00BC4689"/>
    <w:rsid w:val="00BD6292"/>
    <w:rsid w:val="00BF5D7A"/>
    <w:rsid w:val="00C0146D"/>
    <w:rsid w:val="00C06194"/>
    <w:rsid w:val="00C12ABE"/>
    <w:rsid w:val="00C26CA8"/>
    <w:rsid w:val="00C271F4"/>
    <w:rsid w:val="00C339A9"/>
    <w:rsid w:val="00C4573A"/>
    <w:rsid w:val="00C46076"/>
    <w:rsid w:val="00C57834"/>
    <w:rsid w:val="00C57C96"/>
    <w:rsid w:val="00C769BA"/>
    <w:rsid w:val="00C91E2F"/>
    <w:rsid w:val="00C965A0"/>
    <w:rsid w:val="00C97278"/>
    <w:rsid w:val="00CA1B45"/>
    <w:rsid w:val="00CB5AED"/>
    <w:rsid w:val="00CC059C"/>
    <w:rsid w:val="00CC5114"/>
    <w:rsid w:val="00CF32CE"/>
    <w:rsid w:val="00D06956"/>
    <w:rsid w:val="00D1200E"/>
    <w:rsid w:val="00D121E8"/>
    <w:rsid w:val="00D12B37"/>
    <w:rsid w:val="00D221A1"/>
    <w:rsid w:val="00D30036"/>
    <w:rsid w:val="00D31085"/>
    <w:rsid w:val="00D346C1"/>
    <w:rsid w:val="00D65C51"/>
    <w:rsid w:val="00D67B2E"/>
    <w:rsid w:val="00D70BC1"/>
    <w:rsid w:val="00D8199C"/>
    <w:rsid w:val="00D81C50"/>
    <w:rsid w:val="00D86799"/>
    <w:rsid w:val="00D9528C"/>
    <w:rsid w:val="00D9720C"/>
    <w:rsid w:val="00DA57E8"/>
    <w:rsid w:val="00DB603C"/>
    <w:rsid w:val="00DC2CBC"/>
    <w:rsid w:val="00DE0A4A"/>
    <w:rsid w:val="00DE0DDB"/>
    <w:rsid w:val="00DE56CF"/>
    <w:rsid w:val="00DF6FC9"/>
    <w:rsid w:val="00E002B9"/>
    <w:rsid w:val="00E04663"/>
    <w:rsid w:val="00E14810"/>
    <w:rsid w:val="00E14DD9"/>
    <w:rsid w:val="00E16C40"/>
    <w:rsid w:val="00E2654D"/>
    <w:rsid w:val="00E30C82"/>
    <w:rsid w:val="00E5074F"/>
    <w:rsid w:val="00E556D9"/>
    <w:rsid w:val="00E565FE"/>
    <w:rsid w:val="00E61745"/>
    <w:rsid w:val="00E63B02"/>
    <w:rsid w:val="00E65AB8"/>
    <w:rsid w:val="00E663CE"/>
    <w:rsid w:val="00E67EF2"/>
    <w:rsid w:val="00E71225"/>
    <w:rsid w:val="00E84907"/>
    <w:rsid w:val="00E90704"/>
    <w:rsid w:val="00E937C9"/>
    <w:rsid w:val="00E960FC"/>
    <w:rsid w:val="00EA6B4B"/>
    <w:rsid w:val="00EB084B"/>
    <w:rsid w:val="00EB1A50"/>
    <w:rsid w:val="00EB7C42"/>
    <w:rsid w:val="00ED0674"/>
    <w:rsid w:val="00ED59EE"/>
    <w:rsid w:val="00ED78FE"/>
    <w:rsid w:val="00EE1D40"/>
    <w:rsid w:val="00EF4E0A"/>
    <w:rsid w:val="00F019F4"/>
    <w:rsid w:val="00F2452A"/>
    <w:rsid w:val="00F32E1C"/>
    <w:rsid w:val="00F403E2"/>
    <w:rsid w:val="00F51DAC"/>
    <w:rsid w:val="00F56E62"/>
    <w:rsid w:val="00F639E6"/>
    <w:rsid w:val="00F63AC6"/>
    <w:rsid w:val="00F63CE5"/>
    <w:rsid w:val="00F6742F"/>
    <w:rsid w:val="00F7335D"/>
    <w:rsid w:val="00F83132"/>
    <w:rsid w:val="00F92A31"/>
    <w:rsid w:val="00F95E1E"/>
    <w:rsid w:val="00FA422B"/>
    <w:rsid w:val="00FD034B"/>
    <w:rsid w:val="00FD0686"/>
    <w:rsid w:val="00FD1E99"/>
    <w:rsid w:val="00FE3E26"/>
    <w:rsid w:val="00FE7289"/>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6210E"/>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E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link w:val="FooterChar"/>
    <w:uiPriority w:val="99"/>
    <w:pPr>
      <w:tabs>
        <w:tab w:val="left" w:pos="567"/>
        <w:tab w:val="center" w:pos="3742"/>
        <w:tab w:val="right" w:pos="6974"/>
      </w:tabs>
    </w:pPr>
  </w:style>
  <w:style w:type="paragraph" w:styleId="Header">
    <w:name w:val="header"/>
    <w:aliases w:val="encabezado"/>
    <w:basedOn w:val="Normal"/>
    <w:link w:val="HeaderChar"/>
    <w:uiPriority w:val="99"/>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link w:val="BodyTextChar"/>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link w:val="BodyTextIndentChar"/>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 w:type="character" w:customStyle="1" w:styleId="BodyTextChar">
    <w:name w:val="Body Text Char"/>
    <w:basedOn w:val="DefaultParagraphFont"/>
    <w:link w:val="BodyText"/>
    <w:rsid w:val="008755EB"/>
    <w:rPr>
      <w:rFonts w:eastAsia="MS Mincho"/>
      <w:color w:val="000000"/>
      <w:sz w:val="24"/>
      <w:lang w:eastAsia="ja-JP"/>
    </w:rPr>
  </w:style>
  <w:style w:type="character" w:customStyle="1" w:styleId="BodyTextIndentChar">
    <w:name w:val="Body Text Indent Char"/>
    <w:basedOn w:val="DefaultParagraphFont"/>
    <w:link w:val="BodyTextIndent"/>
    <w:rsid w:val="008755EB"/>
    <w:rPr>
      <w:spacing w:val="6"/>
      <w:sz w:val="24"/>
      <w:lang w:val="en-GB"/>
    </w:rPr>
  </w:style>
  <w:style w:type="character" w:customStyle="1" w:styleId="CommentTextChar">
    <w:name w:val="Comment Text Char"/>
    <w:basedOn w:val="DefaultParagraphFont"/>
    <w:link w:val="CommentText"/>
    <w:semiHidden/>
    <w:rsid w:val="008755EB"/>
    <w:rPr>
      <w:lang w:val="fr-FR" w:eastAsia="en-US"/>
    </w:rPr>
  </w:style>
  <w:style w:type="paragraph" w:styleId="BalloonText">
    <w:name w:val="Balloon Text"/>
    <w:basedOn w:val="Normal"/>
    <w:link w:val="BalloonTextChar"/>
    <w:semiHidden/>
    <w:unhideWhenUsed/>
    <w:rsid w:val="000356A4"/>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0356A4"/>
    <w:rPr>
      <w:rFonts w:ascii="Segoe UI" w:hAnsi="Segoe UI" w:cs="Segoe UI"/>
      <w:sz w:val="18"/>
      <w:szCs w:val="18"/>
      <w:lang w:val="en-GB" w:eastAsia="en-US"/>
    </w:rPr>
  </w:style>
  <w:style w:type="character" w:customStyle="1" w:styleId="HeaderChar">
    <w:name w:val="Header Char"/>
    <w:aliases w:val="encabezado Char"/>
    <w:basedOn w:val="DefaultParagraphFont"/>
    <w:link w:val="Header"/>
    <w:uiPriority w:val="99"/>
    <w:rsid w:val="00A82665"/>
    <w:rPr>
      <w:sz w:val="24"/>
      <w:lang w:val="en-GB" w:eastAsia="en-US"/>
    </w:rPr>
  </w:style>
  <w:style w:type="character" w:customStyle="1" w:styleId="FooterChar">
    <w:name w:val="Footer Char"/>
    <w:basedOn w:val="DefaultParagraphFont"/>
    <w:link w:val="Footer"/>
    <w:uiPriority w:val="99"/>
    <w:rsid w:val="007E6C0D"/>
    <w:rPr>
      <w:sz w:val="24"/>
      <w:lang w:val="en-GB" w:eastAsia="en-US"/>
    </w:rPr>
  </w:style>
  <w:style w:type="character" w:customStyle="1" w:styleId="Heading1Char">
    <w:name w:val="Heading 1 Char"/>
    <w:basedOn w:val="DefaultParagraphFont"/>
    <w:link w:val="Heading1"/>
    <w:rsid w:val="00892576"/>
    <w:rPr>
      <w:b/>
      <w:sz w:val="28"/>
      <w:lang w:val="en-GB" w:eastAsia="en-US"/>
    </w:rPr>
  </w:style>
  <w:style w:type="character" w:customStyle="1" w:styleId="Heading8Char">
    <w:name w:val="Heading 8 Char"/>
    <w:basedOn w:val="DefaultParagraphFont"/>
    <w:link w:val="Heading8"/>
    <w:rsid w:val="00892576"/>
    <w:rPr>
      <w:b/>
      <w:sz w:val="24"/>
      <w:lang w:val="en-GB" w:eastAsia="en-US"/>
    </w:rPr>
  </w:style>
  <w:style w:type="paragraph" w:customStyle="1" w:styleId="Reasons">
    <w:name w:val="Reasons"/>
    <w:basedOn w:val="Normal"/>
    <w:qFormat/>
    <w:rsid w:val="00B9442B"/>
    <w:pPr>
      <w:tabs>
        <w:tab w:val="clear" w:pos="1134"/>
        <w:tab w:val="clear" w:pos="1871"/>
        <w:tab w:val="clear" w:pos="2268"/>
      </w:tabs>
      <w:overflowPunct/>
      <w:autoSpaceDE/>
      <w:autoSpaceDN/>
      <w:adjustRightInd/>
      <w:spacing w:before="0"/>
      <w:jc w:val="left"/>
      <w:textAlignment w:val="auto"/>
    </w:pPr>
    <w:rPr>
      <w:rFonts w:eastAsia="Times New Roman"/>
      <w:lang w:val="en-US"/>
    </w:rPr>
  </w:style>
  <w:style w:type="character" w:customStyle="1" w:styleId="Heading3Char">
    <w:name w:val="Heading 3 Char"/>
    <w:basedOn w:val="DefaultParagraphFont"/>
    <w:link w:val="Heading3"/>
    <w:rsid w:val="00B9442B"/>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063584">
      <w:bodyDiv w:val="1"/>
      <w:marLeft w:val="0"/>
      <w:marRight w:val="0"/>
      <w:marTop w:val="0"/>
      <w:marBottom w:val="0"/>
      <w:divBdr>
        <w:top w:val="none" w:sz="0" w:space="0" w:color="auto"/>
        <w:left w:val="none" w:sz="0" w:space="0" w:color="auto"/>
        <w:bottom w:val="none" w:sz="0" w:space="0" w:color="auto"/>
        <w:right w:val="none" w:sz="0" w:space="0" w:color="auto"/>
      </w:divBdr>
    </w:div>
    <w:div w:id="737289466">
      <w:bodyDiv w:val="1"/>
      <w:marLeft w:val="0"/>
      <w:marRight w:val="0"/>
      <w:marTop w:val="0"/>
      <w:marBottom w:val="0"/>
      <w:divBdr>
        <w:top w:val="none" w:sz="0" w:space="0" w:color="auto"/>
        <w:left w:val="none" w:sz="0" w:space="0" w:color="auto"/>
        <w:bottom w:val="none" w:sz="0" w:space="0" w:color="auto"/>
        <w:right w:val="none" w:sz="0" w:space="0" w:color="auto"/>
      </w:divBdr>
    </w:div>
    <w:div w:id="1168519758">
      <w:bodyDiv w:val="1"/>
      <w:marLeft w:val="0"/>
      <w:marRight w:val="0"/>
      <w:marTop w:val="0"/>
      <w:marBottom w:val="0"/>
      <w:divBdr>
        <w:top w:val="none" w:sz="0" w:space="0" w:color="auto"/>
        <w:left w:val="none" w:sz="0" w:space="0" w:color="auto"/>
        <w:bottom w:val="none" w:sz="0" w:space="0" w:color="auto"/>
        <w:right w:val="none" w:sz="0" w:space="0" w:color="auto"/>
      </w:divBdr>
    </w:div>
    <w:div w:id="1764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481</TotalTime>
  <Pages>2</Pages>
  <Words>618</Words>
  <Characters>118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
  <Company>ITU</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_x000d_
</dc:description>
  <cp:lastModifiedBy>Liu, Sanping</cp:lastModifiedBy>
  <cp:revision>87</cp:revision>
  <cp:lastPrinted>2026-01-21T13:02:00Z</cp:lastPrinted>
  <dcterms:created xsi:type="dcterms:W3CDTF">2020-07-29T08:42:00Z</dcterms:created>
  <dcterms:modified xsi:type="dcterms:W3CDTF">2026-01-21T13:05:00Z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